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FE4" w:rsidRDefault="00956FE4" w:rsidP="00C67209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>Adı Soyadı:………………………….</w:t>
      </w:r>
    </w:p>
    <w:p w:rsidR="00956FE4" w:rsidRDefault="00956FE4" w:rsidP="00C67209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6" style="position:absolute;left:0;text-align:left;margin-left:-12.95pt;margin-top:443.1pt;width:274.5pt;height:183.75pt;z-index:-251658752"/>
        </w:pict>
      </w:r>
      <w:r>
        <w:rPr>
          <w:noProof/>
        </w:rPr>
        <w:pict>
          <v:rect id="_x0000_s1027" style="position:absolute;left:0;text-align:left;margin-left:-12.95pt;margin-top:3.6pt;width:274.5pt;height:183.75pt;z-index:-251659776"/>
        </w:pict>
      </w:r>
    </w:p>
    <w:p w:rsidR="00956FE4" w:rsidRPr="004C0902" w:rsidRDefault="00956FE4" w:rsidP="00C67209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ZATEN İNECEKTİM</w:t>
      </w: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Nasrettin Hoca bir gün pazara gidi-yormuş. Çocukların oynadığı bahçenin yanından geçerken eşeğinden düşmüş. Çocuklar gülmeye başlamışlar.</w:t>
      </w: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-Hoca eşekten düştü diye, alay etmişler. </w:t>
      </w: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Hoca yerden kalkmış. Üzerini düzeltmiş. Çocuklara dönüp:</w:t>
      </w:r>
    </w:p>
    <w:p w:rsidR="00956FE4" w:rsidRPr="004C0902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-Ne gülüyorsunuz</w:t>
      </w:r>
      <w:r w:rsidRPr="00FB0384">
        <w:rPr>
          <w:rFonts w:ascii="Agency FB" w:hAnsi="Agency FB"/>
        </w:rPr>
        <w:t>?</w:t>
      </w:r>
      <w:r>
        <w:rPr>
          <w:rFonts w:ascii="Century Gothic" w:hAnsi="Century Gothic"/>
        </w:rPr>
        <w:t xml:space="preserve"> Zaten düşmeseydim, inecektim! Demiş. </w:t>
      </w:r>
    </w:p>
    <w:p w:rsidR="00956FE4" w:rsidRDefault="00956FE4" w:rsidP="00C67209">
      <w:pPr>
        <w:rPr>
          <w:rFonts w:ascii="Century Gothic" w:hAnsi="Century Gothic"/>
        </w:rPr>
      </w:pPr>
    </w:p>
    <w:p w:rsidR="00956FE4" w:rsidRDefault="00956FE4" w:rsidP="00C67209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</w:p>
    <w:p w:rsidR="00956FE4" w:rsidRDefault="00956FE4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Hoca nereye gidiyormuş</w:t>
      </w:r>
      <w:r w:rsidRPr="007421C9">
        <w:rPr>
          <w:rFonts w:ascii="Century Gothic" w:hAnsi="Century Gothic"/>
          <w:b/>
        </w:rPr>
        <w:t>?</w:t>
      </w:r>
    </w:p>
    <w:p w:rsidR="00956FE4" w:rsidRPr="007421C9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56FE4" w:rsidRDefault="00956FE4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Çocuklar nerede oynuyormuş</w:t>
      </w:r>
      <w:r w:rsidRPr="007421C9">
        <w:rPr>
          <w:rFonts w:ascii="Century Gothic" w:hAnsi="Century Gothic"/>
          <w:b/>
        </w:rPr>
        <w:t>?</w:t>
      </w:r>
    </w:p>
    <w:p w:rsidR="00956FE4" w:rsidRPr="007421C9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56FE4" w:rsidRDefault="00956FE4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Çocuklar neden gülmüşler</w:t>
      </w:r>
      <w:r w:rsidRPr="007421C9">
        <w:rPr>
          <w:rFonts w:ascii="Century Gothic" w:hAnsi="Century Gothic"/>
          <w:b/>
        </w:rPr>
        <w:t>?</w:t>
      </w:r>
    </w:p>
    <w:p w:rsidR="00956FE4" w:rsidRPr="007421C9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56FE4" w:rsidRDefault="00956FE4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Hoca yerden kalkınca ne yapmış</w:t>
      </w:r>
      <w:r w:rsidRPr="007421C9">
        <w:rPr>
          <w:rFonts w:ascii="Century Gothic" w:hAnsi="Century Gothic"/>
          <w:b/>
        </w:rPr>
        <w:t xml:space="preserve">? </w:t>
      </w:r>
    </w:p>
    <w:p w:rsidR="00956FE4" w:rsidRPr="007421C9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56FE4" w:rsidRDefault="00956FE4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Hoca çocuklara ne demiş</w:t>
      </w:r>
      <w:r w:rsidRPr="007421C9">
        <w:rPr>
          <w:rFonts w:ascii="Century Gothic" w:hAnsi="Century Gothic"/>
          <w:b/>
        </w:rPr>
        <w:t>?</w:t>
      </w:r>
    </w:p>
    <w:p w:rsidR="00956FE4" w:rsidRPr="007421C9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56FE4" w:rsidRDefault="00956FE4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Okuduğunuz yazının türü FIKRA’dır. Siz de bir fıkra öğrenip aşağıya yazın.</w:t>
      </w:r>
      <w:r w:rsidRPr="007421C9">
        <w:rPr>
          <w:rFonts w:ascii="Century Gothic" w:hAnsi="Century Gothic"/>
          <w:b/>
        </w:rPr>
        <w:t xml:space="preserve">? </w:t>
      </w:r>
    </w:p>
    <w:p w:rsidR="00956FE4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56FE4" w:rsidRDefault="00956FE4" w:rsidP="00C67209">
      <w:pPr>
        <w:rPr>
          <w:rFonts w:ascii="Century Gothic" w:hAnsi="Century Gothic"/>
        </w:rPr>
      </w:pPr>
    </w:p>
    <w:p w:rsidR="00956FE4" w:rsidRDefault="00956FE4" w:rsidP="00C67209">
      <w:pPr>
        <w:rPr>
          <w:rFonts w:ascii="Century Gothic" w:hAnsi="Century Gothic"/>
          <w:b/>
          <w:noProof/>
        </w:rPr>
      </w:pPr>
    </w:p>
    <w:p w:rsidR="00956FE4" w:rsidRPr="007421C9" w:rsidRDefault="00956FE4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kelimelerde kaç hece var</w:t>
      </w:r>
      <w:r w:rsidRPr="007421C9">
        <w:rPr>
          <w:rFonts w:ascii="Century Gothic" w:hAnsi="Century Gothic"/>
          <w:b/>
          <w:noProof/>
        </w:rPr>
        <w:t>?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16"/>
        <w:gridCol w:w="960"/>
      </w:tblGrid>
      <w:tr w:rsidR="00956FE4" w:rsidRPr="009F1DDC" w:rsidTr="006B4D05">
        <w:tc>
          <w:tcPr>
            <w:tcW w:w="2016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okulumuz</w:t>
            </w:r>
          </w:p>
        </w:tc>
        <w:tc>
          <w:tcPr>
            <w:tcW w:w="960" w:type="dxa"/>
          </w:tcPr>
          <w:p w:rsidR="00956FE4" w:rsidRPr="009F1DDC" w:rsidRDefault="00956FE4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2016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merdiven</w:t>
            </w:r>
          </w:p>
        </w:tc>
        <w:tc>
          <w:tcPr>
            <w:tcW w:w="960" w:type="dxa"/>
          </w:tcPr>
          <w:p w:rsidR="00956FE4" w:rsidRPr="009F1DDC" w:rsidRDefault="00956FE4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2016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sandalyeler</w:t>
            </w:r>
          </w:p>
        </w:tc>
        <w:tc>
          <w:tcPr>
            <w:tcW w:w="960" w:type="dxa"/>
          </w:tcPr>
          <w:p w:rsidR="00956FE4" w:rsidRPr="009F1DDC" w:rsidRDefault="00956FE4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2016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koskocaman</w:t>
            </w:r>
          </w:p>
        </w:tc>
        <w:tc>
          <w:tcPr>
            <w:tcW w:w="960" w:type="dxa"/>
          </w:tcPr>
          <w:p w:rsidR="00956FE4" w:rsidRPr="009F1DDC" w:rsidRDefault="00956FE4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956FE4" w:rsidRDefault="00956FE4" w:rsidP="00C67209">
      <w:pPr>
        <w:rPr>
          <w:rFonts w:ascii="Century Gothic" w:hAnsi="Century Gothic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5.15pt;margin-top:-26pt;width:0;height:786pt;z-index:251658752;mso-position-horizontal-relative:text;mso-position-vertical-relative:text" o:connectortype="straight"/>
        </w:pict>
      </w: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Aşağıdakilerden hangisi yanlıştır?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A.Bütün okulların adı aynıdır.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B. İlköğretim zorunlu ve 8 yıldır.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C.Okula haftada iki gün geliriz.</w:t>
      </w:r>
    </w:p>
    <w:p w:rsidR="00956FE4" w:rsidRPr="007421C9" w:rsidRDefault="00956FE4" w:rsidP="00C67209">
      <w:pPr>
        <w:rPr>
          <w:rFonts w:ascii="Century Gothic" w:hAnsi="Century Gothic"/>
        </w:rPr>
      </w:pPr>
    </w:p>
    <w:p w:rsidR="00956FE4" w:rsidRPr="007421C9" w:rsidRDefault="00956FE4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Aşağıdaki eşleştirmelerden hangisi yanlış verilmiştir</w:t>
      </w:r>
      <w:r w:rsidRPr="007421C9">
        <w:rPr>
          <w:rFonts w:ascii="Century Gothic" w:hAnsi="Century Gothic"/>
          <w:b/>
        </w:rPr>
        <w:t>?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kalem-kalemlik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kitap-çanta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tebeşir-koridor</w:t>
      </w:r>
    </w:p>
    <w:p w:rsidR="00956FE4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Okula gelmediğimiz günler hangi şıkta doğru verilmiştir?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>Pazartesi-Salı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>Cuma-Cumartesi</w:t>
      </w:r>
    </w:p>
    <w:p w:rsidR="00956FE4" w:rsidRPr="006D45F1" w:rsidRDefault="00956FE4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Cumartesi-Pazar</w:t>
      </w:r>
    </w:p>
    <w:p w:rsidR="00956FE4" w:rsidRDefault="00956FE4" w:rsidP="00C67209">
      <w:pPr>
        <w:rPr>
          <w:rFonts w:ascii="Century Gothic" w:hAnsi="Century Gothic"/>
          <w:b/>
        </w:rPr>
      </w:pPr>
    </w:p>
    <w:p w:rsidR="00956FE4" w:rsidRPr="007421C9" w:rsidRDefault="00956FE4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sayıların okunuşunu yazınız</w:t>
      </w:r>
      <w:r w:rsidRPr="007421C9">
        <w:rPr>
          <w:rFonts w:ascii="Century Gothic" w:hAnsi="Century Gothic"/>
          <w:b/>
        </w:rPr>
        <w:t>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426"/>
      </w:tblGrid>
      <w:tr w:rsidR="00956FE4" w:rsidRPr="009F1DDC" w:rsidTr="006B4D05">
        <w:tc>
          <w:tcPr>
            <w:tcW w:w="675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17</w:t>
            </w:r>
          </w:p>
        </w:tc>
        <w:tc>
          <w:tcPr>
            <w:tcW w:w="4426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675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29</w:t>
            </w:r>
          </w:p>
        </w:tc>
        <w:tc>
          <w:tcPr>
            <w:tcW w:w="4426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675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44</w:t>
            </w:r>
          </w:p>
        </w:tc>
        <w:tc>
          <w:tcPr>
            <w:tcW w:w="4426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675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60</w:t>
            </w:r>
          </w:p>
        </w:tc>
        <w:tc>
          <w:tcPr>
            <w:tcW w:w="4426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675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87</w:t>
            </w:r>
          </w:p>
        </w:tc>
        <w:tc>
          <w:tcPr>
            <w:tcW w:w="4426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956FE4" w:rsidRPr="00463A39" w:rsidRDefault="00956FE4" w:rsidP="00C67209">
      <w:pPr>
        <w:rPr>
          <w:rFonts w:ascii="Century Gothic" w:hAnsi="Century Gothic"/>
          <w:b/>
          <w:color w:val="C0C0C0"/>
          <w:sz w:val="16"/>
          <w:szCs w:val="16"/>
        </w:rPr>
      </w:pPr>
      <w:hyperlink r:id="rId7" w:history="1">
        <w:r w:rsidRPr="00463A39">
          <w:rPr>
            <w:rStyle w:val="Hyperlink"/>
            <w:rFonts w:ascii="Century Gothic" w:hAnsi="Century Gothic"/>
            <w:b/>
            <w:color w:val="C0C0C0"/>
            <w:sz w:val="16"/>
            <w:szCs w:val="16"/>
          </w:rPr>
          <w:t>www.sorubak.com</w:t>
        </w:r>
      </w:hyperlink>
      <w:r w:rsidRPr="00463A39">
        <w:rPr>
          <w:rFonts w:ascii="Century Gothic" w:hAnsi="Century Gothic"/>
          <w:b/>
          <w:color w:val="C0C0C0"/>
          <w:sz w:val="16"/>
          <w:szCs w:val="16"/>
        </w:rPr>
        <w:t xml:space="preserve"> </w:t>
      </w:r>
    </w:p>
    <w:p w:rsidR="00956FE4" w:rsidRPr="007421C9" w:rsidRDefault="00956FE4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sayıları rakamla yazınız</w:t>
      </w:r>
      <w:r w:rsidRPr="007421C9">
        <w:rPr>
          <w:rFonts w:ascii="Century Gothic" w:hAnsi="Century Gothic"/>
          <w:b/>
        </w:rPr>
        <w:t>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1591"/>
      </w:tblGrid>
      <w:tr w:rsidR="00956FE4" w:rsidRPr="009F1DDC" w:rsidTr="006B4D05">
        <w:tc>
          <w:tcPr>
            <w:tcW w:w="3510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Otuz beş</w:t>
            </w:r>
          </w:p>
        </w:tc>
        <w:tc>
          <w:tcPr>
            <w:tcW w:w="1591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3510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Kırk sekiz</w:t>
            </w:r>
          </w:p>
        </w:tc>
        <w:tc>
          <w:tcPr>
            <w:tcW w:w="1591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3510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Elli dokuz</w:t>
            </w:r>
          </w:p>
        </w:tc>
        <w:tc>
          <w:tcPr>
            <w:tcW w:w="1591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3510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Seksen altı</w:t>
            </w:r>
          </w:p>
        </w:tc>
        <w:tc>
          <w:tcPr>
            <w:tcW w:w="1591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56FE4" w:rsidRPr="009F1DDC" w:rsidTr="006B4D05">
        <w:tc>
          <w:tcPr>
            <w:tcW w:w="3510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Yetmiş bir</w:t>
            </w:r>
          </w:p>
        </w:tc>
        <w:tc>
          <w:tcPr>
            <w:tcW w:w="1591" w:type="dxa"/>
          </w:tcPr>
          <w:p w:rsidR="00956FE4" w:rsidRPr="009F1DDC" w:rsidRDefault="00956FE4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956FE4" w:rsidRDefault="00956FE4" w:rsidP="00C67209">
      <w:pPr>
        <w:rPr>
          <w:rFonts w:ascii="Century Gothic" w:hAnsi="Century Gothic"/>
          <w:b/>
        </w:rPr>
      </w:pPr>
    </w:p>
    <w:p w:rsidR="00956FE4" w:rsidRDefault="00956FE4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ritmik saymaları tamamlayın.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1"/>
      </w:tblGrid>
      <w:tr w:rsidR="00956FE4" w:rsidRPr="009F1DDC" w:rsidTr="006B4D05">
        <w:tc>
          <w:tcPr>
            <w:tcW w:w="5101" w:type="dxa"/>
          </w:tcPr>
          <w:p w:rsidR="00956FE4" w:rsidRPr="009F1DDC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3-4-5-6-7-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Pr="00AA5101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 w:rsidRPr="00AA5101">
              <w:rPr>
                <w:rFonts w:ascii="Comic Sans MS" w:hAnsi="Comic Sans MS"/>
                <w:sz w:val="28"/>
                <w:szCs w:val="28"/>
              </w:rPr>
              <w:t>10-12-14-16-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Pr="00AA5101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 w:rsidRPr="00AA5101">
              <w:rPr>
                <w:rFonts w:ascii="Comic Sans MS" w:hAnsi="Comic Sans MS"/>
                <w:sz w:val="28"/>
                <w:szCs w:val="28"/>
              </w:rPr>
              <w:t>3-6-9-12-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Pr="00AA5101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4-8-12-16-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Pr="00AA5101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5-10-15-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10-20-30-40-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54-52-50-48-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30-27-24-21-</w:t>
            </w:r>
          </w:p>
        </w:tc>
      </w:tr>
      <w:tr w:rsidR="00956FE4" w:rsidRPr="009F1DDC" w:rsidTr="006B4D05">
        <w:tc>
          <w:tcPr>
            <w:tcW w:w="5101" w:type="dxa"/>
          </w:tcPr>
          <w:p w:rsidR="00956FE4" w:rsidRDefault="00956FE4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55-50-45-40-</w:t>
            </w:r>
          </w:p>
        </w:tc>
      </w:tr>
    </w:tbl>
    <w:p w:rsidR="00956FE4" w:rsidRPr="00034AA9" w:rsidRDefault="00956FE4" w:rsidP="00034AA9">
      <w:r>
        <w:rPr>
          <w:rFonts w:ascii="Century Gothic" w:hAnsi="Century Gothic"/>
        </w:rPr>
        <w:t xml:space="preserve">                                 Velisinin İmzası:</w:t>
      </w:r>
    </w:p>
    <w:sectPr w:rsidR="00956FE4" w:rsidRPr="00034AA9" w:rsidSect="00B22B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42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FE4" w:rsidRDefault="00956FE4" w:rsidP="0048115D">
      <w:r>
        <w:separator/>
      </w:r>
    </w:p>
  </w:endnote>
  <w:endnote w:type="continuationSeparator" w:id="0">
    <w:p w:rsidR="00956FE4" w:rsidRDefault="00956FE4" w:rsidP="00481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E4" w:rsidRDefault="00956F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E4" w:rsidRDefault="00956F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E4" w:rsidRDefault="00956F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FE4" w:rsidRDefault="00956FE4" w:rsidP="0048115D">
      <w:r>
        <w:separator/>
      </w:r>
    </w:p>
  </w:footnote>
  <w:footnote w:type="continuationSeparator" w:id="0">
    <w:p w:rsidR="00956FE4" w:rsidRDefault="00956FE4" w:rsidP="004811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E4" w:rsidRDefault="00956F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E4" w:rsidRPr="00EA2662" w:rsidRDefault="00956FE4" w:rsidP="008D50AF">
    <w:pPr>
      <w:pStyle w:val="Header"/>
    </w:pPr>
    <w:r w:rsidRPr="00EA2662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E4" w:rsidRDefault="00956F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4AA9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63A39"/>
    <w:rsid w:val="0048115D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B4D05"/>
    <w:rsid w:val="006C43C3"/>
    <w:rsid w:val="006D45F1"/>
    <w:rsid w:val="006F2FDD"/>
    <w:rsid w:val="006F5807"/>
    <w:rsid w:val="00703FDF"/>
    <w:rsid w:val="007064FB"/>
    <w:rsid w:val="00716A3F"/>
    <w:rsid w:val="00723058"/>
    <w:rsid w:val="00737561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5494A"/>
    <w:rsid w:val="00956FE4"/>
    <w:rsid w:val="009751B2"/>
    <w:rsid w:val="0098499A"/>
    <w:rsid w:val="00987C61"/>
    <w:rsid w:val="009A6008"/>
    <w:rsid w:val="009B0B3D"/>
    <w:rsid w:val="009B3A0F"/>
    <w:rsid w:val="009B48A6"/>
    <w:rsid w:val="009D27FC"/>
    <w:rsid w:val="009F1DD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A5101"/>
    <w:rsid w:val="00AB33D9"/>
    <w:rsid w:val="00AB78D4"/>
    <w:rsid w:val="00AD07C1"/>
    <w:rsid w:val="00AD3AC1"/>
    <w:rsid w:val="00AF6EAD"/>
    <w:rsid w:val="00B10167"/>
    <w:rsid w:val="00B14CDD"/>
    <w:rsid w:val="00B15380"/>
    <w:rsid w:val="00B15823"/>
    <w:rsid w:val="00B202BB"/>
    <w:rsid w:val="00B22B78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67209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B0384"/>
    <w:rsid w:val="00FC0F80"/>
    <w:rsid w:val="00FD6523"/>
    <w:rsid w:val="00FE3AD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20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C672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6720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C672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6720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463A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1</Pages>
  <Words>284</Words>
  <Characters>1619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93</cp:revision>
  <dcterms:created xsi:type="dcterms:W3CDTF">2008-10-29T10:56:00Z</dcterms:created>
  <dcterms:modified xsi:type="dcterms:W3CDTF">2010-12-25T13:12:00Z</dcterms:modified>
</cp:coreProperties>
</file>